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B38B4" w14:textId="4338857C" w:rsidR="00BA00AB" w:rsidRDefault="00C57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SCHILBOTYLL</w:t>
      </w:r>
      <w:r>
        <w:rPr>
          <w:rFonts w:ascii="Times New Roman" w:hAnsi="Times New Roman" w:cs="Times New Roman"/>
          <w:sz w:val="24"/>
          <w:szCs w:val="24"/>
        </w:rPr>
        <w:t xml:space="preserve">        (d.1407)</w:t>
      </w:r>
    </w:p>
    <w:p w14:paraId="6A65C61A" w14:textId="0B1B557F" w:rsidR="00C579A8" w:rsidRDefault="00C57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Whitby.</w:t>
      </w:r>
    </w:p>
    <w:p w14:paraId="32ABA036" w14:textId="7D2DFE7F" w:rsidR="00C579A8" w:rsidRDefault="00C57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8947E5" w14:textId="7597FC79" w:rsidR="00C579A8" w:rsidRDefault="00C57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D9774" w14:textId="760B248F" w:rsidR="00C579A8" w:rsidRDefault="00C57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Aug.1407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24867BEF" w14:textId="7159C0F3" w:rsidR="00C579A8" w:rsidRDefault="00C57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B4C0BFD" w14:textId="4F7496FE" w:rsidR="00C579A8" w:rsidRDefault="00C57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D15CF3" w14:textId="68E7A579" w:rsidR="00C579A8" w:rsidRDefault="00C57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412F0" w14:textId="3D4ED019" w:rsidR="00C579A8" w:rsidRPr="00C579A8" w:rsidRDefault="00C57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C579A8" w:rsidRPr="00C579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8DDB6" w14:textId="77777777" w:rsidR="00C579A8" w:rsidRDefault="00C579A8" w:rsidP="009139A6">
      <w:r>
        <w:separator/>
      </w:r>
    </w:p>
  </w:endnote>
  <w:endnote w:type="continuationSeparator" w:id="0">
    <w:p w14:paraId="36014EAA" w14:textId="77777777" w:rsidR="00C579A8" w:rsidRDefault="00C579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95B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D8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77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B399E" w14:textId="77777777" w:rsidR="00C579A8" w:rsidRDefault="00C579A8" w:rsidP="009139A6">
      <w:r>
        <w:separator/>
      </w:r>
    </w:p>
  </w:footnote>
  <w:footnote w:type="continuationSeparator" w:id="0">
    <w:p w14:paraId="0B187835" w14:textId="77777777" w:rsidR="00C579A8" w:rsidRDefault="00C579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15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EA8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CF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9A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79A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13E4"/>
  <w15:chartTrackingRefBased/>
  <w15:docId w15:val="{0C5D30E7-C0F3-4B03-91C8-0C2EDE6B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2022-02-26T07:47:00Z</dcterms:created>
  <dcterms:modified xsi:type="dcterms:W3CDTF">2022-02-26T07:50:00Z</dcterms:modified>
</cp:coreProperties>
</file>